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E0FB7" w14:textId="615AD2BF" w:rsidR="00BA00AB" w:rsidRDefault="00A84E2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PEPYR</w:t>
      </w:r>
      <w:r>
        <w:rPr>
          <w:rFonts w:cs="Times New Roman"/>
          <w:szCs w:val="24"/>
        </w:rPr>
        <w:t xml:space="preserve">         (fl.1428)</w:t>
      </w:r>
    </w:p>
    <w:p w14:paraId="4E3005D3" w14:textId="4A0F2B84" w:rsidR="00A84E27" w:rsidRDefault="00A84E2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Pouch maker.</w:t>
      </w:r>
    </w:p>
    <w:p w14:paraId="3E67DCD4" w14:textId="77777777" w:rsidR="00A84E27" w:rsidRDefault="00A84E27" w:rsidP="009139A6">
      <w:pPr>
        <w:pStyle w:val="NoSpacing"/>
        <w:rPr>
          <w:rFonts w:cs="Times New Roman"/>
          <w:szCs w:val="24"/>
        </w:rPr>
      </w:pPr>
    </w:p>
    <w:p w14:paraId="6A560AA9" w14:textId="77777777" w:rsidR="00A84E27" w:rsidRDefault="00A84E27" w:rsidP="009139A6">
      <w:pPr>
        <w:pStyle w:val="NoSpacing"/>
        <w:rPr>
          <w:rFonts w:cs="Times New Roman"/>
          <w:szCs w:val="24"/>
        </w:rPr>
      </w:pPr>
    </w:p>
    <w:p w14:paraId="11DF7300" w14:textId="46B8AC24" w:rsidR="00A84E27" w:rsidRDefault="00A84E27" w:rsidP="00A84E27">
      <w:r>
        <w:t xml:space="preserve">  4 Nov.1428</w:t>
      </w:r>
      <w:r>
        <w:tab/>
        <w:t xml:space="preserve">He, William </w:t>
      </w:r>
      <w:r>
        <w:t>More</w:t>
      </w:r>
      <w:r>
        <w:t>(q.v.), Thomas Cok(q.v.) and John Taillour(q.v.)</w:t>
      </w:r>
    </w:p>
    <w:p w14:paraId="444B72AF" w14:textId="77777777" w:rsidR="00A84E27" w:rsidRDefault="00A84E27" w:rsidP="00A84E27">
      <w:r>
        <w:tab/>
      </w:r>
      <w:r>
        <w:tab/>
        <w:t>were sworn Masters of the Pouchemakers and Galechemakers.</w:t>
      </w:r>
    </w:p>
    <w:p w14:paraId="5A13631E" w14:textId="7D8D74F2" w:rsidR="00A84E27" w:rsidRDefault="00A84E27" w:rsidP="00A84E27">
      <w:r>
        <w:tab/>
      </w:r>
      <w:r>
        <w:tab/>
        <w:t>(“Calendar of Letter-Books of the City of London: K” folio 66)</w:t>
      </w:r>
    </w:p>
    <w:p w14:paraId="5B9EFEB7" w14:textId="77777777" w:rsidR="00A84E27" w:rsidRDefault="00A84E27" w:rsidP="00A84E27"/>
    <w:p w14:paraId="45ADE0A5" w14:textId="77777777" w:rsidR="00A84E27" w:rsidRDefault="00A84E27" w:rsidP="00A84E27"/>
    <w:p w14:paraId="3D54AAAD" w14:textId="5BC721C4" w:rsidR="00A84E27" w:rsidRDefault="00A84E27" w:rsidP="00A84E27">
      <w:r>
        <w:t>22 June 2023</w:t>
      </w:r>
    </w:p>
    <w:p w14:paraId="1E71E15D" w14:textId="77777777" w:rsidR="00A84E27" w:rsidRPr="00A84E27" w:rsidRDefault="00A84E27" w:rsidP="009139A6">
      <w:pPr>
        <w:pStyle w:val="NoSpacing"/>
        <w:rPr>
          <w:rFonts w:cs="Times New Roman"/>
          <w:szCs w:val="24"/>
        </w:rPr>
      </w:pPr>
    </w:p>
    <w:sectPr w:rsidR="00A84E27" w:rsidRPr="00A84E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E2285" w14:textId="77777777" w:rsidR="00A84E27" w:rsidRDefault="00A84E27" w:rsidP="009139A6">
      <w:r>
        <w:separator/>
      </w:r>
    </w:p>
  </w:endnote>
  <w:endnote w:type="continuationSeparator" w:id="0">
    <w:p w14:paraId="34B4F782" w14:textId="77777777" w:rsidR="00A84E27" w:rsidRDefault="00A84E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91C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5D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52D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ACBB" w14:textId="77777777" w:rsidR="00A84E27" w:rsidRDefault="00A84E27" w:rsidP="009139A6">
      <w:r>
        <w:separator/>
      </w:r>
    </w:p>
  </w:footnote>
  <w:footnote w:type="continuationSeparator" w:id="0">
    <w:p w14:paraId="67151AA0" w14:textId="77777777" w:rsidR="00A84E27" w:rsidRDefault="00A84E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F5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A67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993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27"/>
    <w:rsid w:val="000666E0"/>
    <w:rsid w:val="002510B7"/>
    <w:rsid w:val="005C130B"/>
    <w:rsid w:val="00826F5C"/>
    <w:rsid w:val="009139A6"/>
    <w:rsid w:val="009448BB"/>
    <w:rsid w:val="00947624"/>
    <w:rsid w:val="00A3176C"/>
    <w:rsid w:val="00A84E27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1AB03"/>
  <w15:chartTrackingRefBased/>
  <w15:docId w15:val="{DBF22D99-F89F-4E19-A76E-CAB53368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E2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2023-06-22T20:02:00Z</dcterms:created>
  <dcterms:modified xsi:type="dcterms:W3CDTF">2023-06-22T20:04:00Z</dcterms:modified>
</cp:coreProperties>
</file>